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305" w:rsidRDefault="00240305" w:rsidP="00240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BAWDE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40305" w:rsidRDefault="00240305" w:rsidP="002403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0305" w:rsidRDefault="00240305" w:rsidP="002403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0305" w:rsidRDefault="00240305" w:rsidP="00240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Thaxted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Essex, </w:t>
      </w:r>
    </w:p>
    <w:p w:rsidR="00240305" w:rsidRDefault="00240305" w:rsidP="00240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Ellen </w:t>
      </w:r>
      <w:proofErr w:type="spellStart"/>
      <w:r>
        <w:rPr>
          <w:rFonts w:ascii="Times New Roman" w:hAnsi="Times New Roman" w:cs="Times New Roman"/>
          <w:sz w:val="24"/>
          <w:szCs w:val="24"/>
        </w:rPr>
        <w:t>Brokhole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40305" w:rsidRDefault="00240305" w:rsidP="00240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21-189)</w:t>
      </w:r>
    </w:p>
    <w:p w:rsidR="00240305" w:rsidRDefault="00240305" w:rsidP="002403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0305" w:rsidRDefault="00240305" w:rsidP="002403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40305" w:rsidRDefault="00240305" w:rsidP="00240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  <w:bookmarkStart w:id="0" w:name="_GoBack"/>
      <w:bookmarkEnd w:id="0"/>
    </w:p>
    <w:sectPr w:rsidR="00DD5B8A" w:rsidRPr="002403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305" w:rsidRDefault="00240305" w:rsidP="00564E3C">
      <w:pPr>
        <w:spacing w:after="0" w:line="240" w:lineRule="auto"/>
      </w:pPr>
      <w:r>
        <w:separator/>
      </w:r>
    </w:p>
  </w:endnote>
  <w:endnote w:type="continuationSeparator" w:id="0">
    <w:p w:rsidR="00240305" w:rsidRDefault="0024030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40305">
      <w:rPr>
        <w:rFonts w:ascii="Times New Roman" w:hAnsi="Times New Roman" w:cs="Times New Roman"/>
        <w:noProof/>
        <w:sz w:val="24"/>
        <w:szCs w:val="24"/>
      </w:rPr>
      <w:t>11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305" w:rsidRDefault="00240305" w:rsidP="00564E3C">
      <w:pPr>
        <w:spacing w:after="0" w:line="240" w:lineRule="auto"/>
      </w:pPr>
      <w:r>
        <w:separator/>
      </w:r>
    </w:p>
  </w:footnote>
  <w:footnote w:type="continuationSeparator" w:id="0">
    <w:p w:rsidR="00240305" w:rsidRDefault="0024030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305"/>
    <w:rsid w:val="0024030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3E6B5"/>
  <w15:chartTrackingRefBased/>
  <w15:docId w15:val="{1ACC23D4-CC49-4991-98A6-ED24DA2AF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2016-01-11T22:43:00Z</dcterms:created>
  <dcterms:modified xsi:type="dcterms:W3CDTF">2016-01-11T22:43:00Z</dcterms:modified>
</cp:coreProperties>
</file>